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64CF7" w14:textId="77777777" w:rsidR="00FF332B" w:rsidRPr="00557A84" w:rsidRDefault="00FF332B" w:rsidP="00557A84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124367E4" w14:textId="77777777" w:rsidR="00FF332B" w:rsidRDefault="00FF332B" w:rsidP="00474F67">
      <w:pPr>
        <w:pStyle w:val="Heading1"/>
      </w:pPr>
      <w:r>
        <w:t>Worksheet 2: Research activity (learner)</w:t>
      </w:r>
    </w:p>
    <w:p w14:paraId="3EF5463B" w14:textId="77777777" w:rsidR="00FF332B" w:rsidRDefault="00FF332B" w:rsidP="00E518BF"/>
    <w:p w14:paraId="62942C4F" w14:textId="77777777" w:rsidR="00FF332B" w:rsidRDefault="00FF332B" w:rsidP="00E518BF">
      <w:r>
        <w:t>Research typical maintenance activities for one of the BSE systems below:</w:t>
      </w:r>
    </w:p>
    <w:p w14:paraId="6974BB99" w14:textId="77777777" w:rsidR="00FF332B" w:rsidRDefault="00FF332B" w:rsidP="00E518BF"/>
    <w:p w14:paraId="3E4DC1D0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>fire detection and smoke alarm systems</w:t>
      </w:r>
    </w:p>
    <w:p w14:paraId="48110B40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>air conditioning system</w:t>
      </w:r>
    </w:p>
    <w:p w14:paraId="50E9630D" w14:textId="77777777" w:rsidR="00FF332B" w:rsidRDefault="00FF332B" w:rsidP="00FF332B">
      <w:pPr>
        <w:pStyle w:val="ListParagraph"/>
        <w:numPr>
          <w:ilvl w:val="0"/>
          <w:numId w:val="35"/>
        </w:numPr>
      </w:pPr>
      <w:r>
        <w:t xml:space="preserve">intruder alarm system. </w:t>
      </w:r>
    </w:p>
    <w:p w14:paraId="2489CA88" w14:textId="77777777" w:rsidR="00FF332B" w:rsidRDefault="00FF332B" w:rsidP="0001353F"/>
    <w:p w14:paraId="552B90F5" w14:textId="77777777" w:rsidR="00FF332B" w:rsidRDefault="00FF332B" w:rsidP="0001353F">
      <w:r>
        <w:t>Write a maintenance plan, listing how regularly the chosen system should be maintained and what tasks need to be carried out.</w:t>
      </w:r>
    </w:p>
    <w:p w14:paraId="01679788" w14:textId="43400110" w:rsidR="006E1028" w:rsidRDefault="00FF332B" w:rsidP="00DA260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0FB045" wp14:editId="04EA2495">
                <wp:simplePos x="0" y="0"/>
                <wp:positionH relativeFrom="column">
                  <wp:posOffset>62865</wp:posOffset>
                </wp:positionH>
                <wp:positionV relativeFrom="paragraph">
                  <wp:posOffset>339725</wp:posOffset>
                </wp:positionV>
                <wp:extent cx="5772150" cy="5429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42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62FE9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Maintenance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p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lan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 for:</w:t>
                            </w:r>
                          </w:p>
                          <w:p w14:paraId="7338CDF7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65427224" w14:textId="77777777" w:rsidR="00FF332B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121C132" w14:textId="77777777" w:rsidR="00FF332B" w:rsidRPr="00544673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6FD6724" w14:textId="77777777" w:rsidR="00FF332B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Time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rame</w:t>
                            </w:r>
                          </w:p>
                          <w:p w14:paraId="026AB0F7" w14:textId="77777777" w:rsidR="00FF332B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5213A1E3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5636571C" w14:textId="77777777" w:rsidR="00FF332B" w:rsidRPr="00544673" w:rsidRDefault="00FF332B" w:rsidP="00A8676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7DB8AF40" w14:textId="77777777" w:rsidR="00FF332B" w:rsidRPr="00544673" w:rsidRDefault="00FF332B" w:rsidP="00A8676C">
                            <w:pP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Typical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t</w:t>
                            </w:r>
                            <w:r w:rsidRPr="00544673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asks</w:t>
                            </w:r>
                          </w:p>
                          <w:p w14:paraId="31282189" w14:textId="77777777" w:rsidR="00FF332B" w:rsidRDefault="00FF332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FB0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95pt;margin-top:26.75pt;width:454.5pt;height:4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">
                <v:textbox>
                  <w:txbxContent>
                    <w:p w14:paraId="49162FE9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Maintenance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p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lan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 for:</w:t>
                      </w:r>
                    </w:p>
                    <w:p w14:paraId="7338CDF7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65427224" w14:textId="77777777" w:rsidR="00FF332B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121C132" w14:textId="77777777" w:rsidR="00FF332B" w:rsidRPr="00544673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6FD6724" w14:textId="77777777" w:rsidR="00FF332B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Time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f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rame</w:t>
                      </w:r>
                    </w:p>
                    <w:p w14:paraId="026AB0F7" w14:textId="77777777" w:rsidR="00FF332B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5213A1E3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</w:p>
                    <w:p w14:paraId="5636571C" w14:textId="77777777" w:rsidR="00FF332B" w:rsidRPr="00544673" w:rsidRDefault="00FF332B" w:rsidP="00A8676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7DB8AF40" w14:textId="77777777" w:rsidR="00FF332B" w:rsidRPr="00544673" w:rsidRDefault="00FF332B" w:rsidP="00A8676C">
                      <w:pPr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Typical 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t</w:t>
                      </w:r>
                      <w:r w:rsidRPr="00544673">
                        <w:rPr>
                          <w:rFonts w:cs="Arial"/>
                          <w:b/>
                          <w:bCs/>
                          <w:szCs w:val="22"/>
                        </w:rPr>
                        <w:t>asks</w:t>
                      </w:r>
                    </w:p>
                    <w:p w14:paraId="31282189" w14:textId="77777777" w:rsidR="00FF332B" w:rsidRDefault="00FF332B"/>
                  </w:txbxContent>
                </v:textbox>
                <w10:wrap type="square"/>
              </v:shape>
            </w:pict>
          </mc:Fallback>
        </mc:AlternateConten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A5739" w14:textId="77777777" w:rsidR="00103EB6" w:rsidRDefault="00103EB6">
      <w:pPr>
        <w:spacing w:before="0" w:after="0"/>
      </w:pPr>
      <w:r>
        <w:separator/>
      </w:r>
    </w:p>
  </w:endnote>
  <w:endnote w:type="continuationSeparator" w:id="0">
    <w:p w14:paraId="3D1C4829" w14:textId="77777777" w:rsidR="00103EB6" w:rsidRDefault="00103E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843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3E0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69C79C" wp14:editId="011BAAD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B8A987" w14:textId="569C50A4" w:rsidR="00002DC1" w:rsidRPr="006953AB" w:rsidRDefault="004B5203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B520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E4C85C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9C79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63B8A987" w14:textId="569C50A4" w:rsidR="00002DC1" w:rsidRPr="006953AB" w:rsidRDefault="004B5203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B5203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E4C85C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7543EF" wp14:editId="36BBF52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1E5E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2B727" w14:textId="77777777" w:rsidR="00103EB6" w:rsidRDefault="00103EB6">
      <w:pPr>
        <w:spacing w:before="0" w:after="0"/>
      </w:pPr>
      <w:r>
        <w:separator/>
      </w:r>
    </w:p>
  </w:footnote>
  <w:footnote w:type="continuationSeparator" w:id="0">
    <w:p w14:paraId="54D1D5FB" w14:textId="77777777" w:rsidR="00103EB6" w:rsidRDefault="00103E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8A7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F5D7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92BAF7C" wp14:editId="6BF7E26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80876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FB5E975" wp14:editId="20C9E52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EE783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1C22A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22189"/>
    <w:multiLevelType w:val="hybridMultilevel"/>
    <w:tmpl w:val="8EF4A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460">
    <w:abstractNumId w:val="4"/>
  </w:num>
  <w:num w:numId="2" w16cid:durableId="338780514">
    <w:abstractNumId w:val="14"/>
  </w:num>
  <w:num w:numId="3" w16cid:durableId="1675690329">
    <w:abstractNumId w:val="22"/>
  </w:num>
  <w:num w:numId="4" w16cid:durableId="439567162">
    <w:abstractNumId w:val="16"/>
  </w:num>
  <w:num w:numId="5" w16cid:durableId="1669015466">
    <w:abstractNumId w:val="7"/>
  </w:num>
  <w:num w:numId="6" w16cid:durableId="340856237">
    <w:abstractNumId w:val="15"/>
  </w:num>
  <w:num w:numId="7" w16cid:durableId="1935742331">
    <w:abstractNumId w:val="7"/>
  </w:num>
  <w:num w:numId="8" w16cid:durableId="1375689984">
    <w:abstractNumId w:val="1"/>
  </w:num>
  <w:num w:numId="9" w16cid:durableId="1916621545">
    <w:abstractNumId w:val="7"/>
    <w:lvlOverride w:ilvl="0">
      <w:startOverride w:val="1"/>
    </w:lvlOverride>
  </w:num>
  <w:num w:numId="10" w16cid:durableId="1516534608">
    <w:abstractNumId w:val="17"/>
  </w:num>
  <w:num w:numId="11" w16cid:durableId="14314509">
    <w:abstractNumId w:val="13"/>
  </w:num>
  <w:num w:numId="12" w16cid:durableId="1388148391">
    <w:abstractNumId w:val="5"/>
  </w:num>
  <w:num w:numId="13" w16cid:durableId="1630168714">
    <w:abstractNumId w:val="12"/>
  </w:num>
  <w:num w:numId="14" w16cid:durableId="1211452703">
    <w:abstractNumId w:val="18"/>
  </w:num>
  <w:num w:numId="15" w16cid:durableId="785930827">
    <w:abstractNumId w:val="10"/>
  </w:num>
  <w:num w:numId="16" w16cid:durableId="1355686715">
    <w:abstractNumId w:val="6"/>
  </w:num>
  <w:num w:numId="17" w16cid:durableId="53627801">
    <w:abstractNumId w:val="24"/>
  </w:num>
  <w:num w:numId="18" w16cid:durableId="4212897">
    <w:abstractNumId w:val="25"/>
  </w:num>
  <w:num w:numId="19" w16cid:durableId="2138643367">
    <w:abstractNumId w:val="3"/>
  </w:num>
  <w:num w:numId="20" w16cid:durableId="436215122">
    <w:abstractNumId w:val="2"/>
  </w:num>
  <w:num w:numId="21" w16cid:durableId="1316372834">
    <w:abstractNumId w:val="8"/>
  </w:num>
  <w:num w:numId="22" w16cid:durableId="1843011813">
    <w:abstractNumId w:val="8"/>
    <w:lvlOverride w:ilvl="0">
      <w:startOverride w:val="1"/>
    </w:lvlOverride>
  </w:num>
  <w:num w:numId="23" w16cid:durableId="1638028473">
    <w:abstractNumId w:val="23"/>
  </w:num>
  <w:num w:numId="24" w16cid:durableId="1993020707">
    <w:abstractNumId w:val="8"/>
    <w:lvlOverride w:ilvl="0">
      <w:startOverride w:val="1"/>
    </w:lvlOverride>
  </w:num>
  <w:num w:numId="25" w16cid:durableId="113332946">
    <w:abstractNumId w:val="8"/>
    <w:lvlOverride w:ilvl="0">
      <w:startOverride w:val="1"/>
    </w:lvlOverride>
  </w:num>
  <w:num w:numId="26" w16cid:durableId="154537386">
    <w:abstractNumId w:val="9"/>
  </w:num>
  <w:num w:numId="27" w16cid:durableId="387803732">
    <w:abstractNumId w:val="20"/>
  </w:num>
  <w:num w:numId="28" w16cid:durableId="2061785440">
    <w:abstractNumId w:val="8"/>
    <w:lvlOverride w:ilvl="0">
      <w:startOverride w:val="1"/>
    </w:lvlOverride>
  </w:num>
  <w:num w:numId="29" w16cid:durableId="514148054">
    <w:abstractNumId w:val="21"/>
  </w:num>
  <w:num w:numId="30" w16cid:durableId="1450928951">
    <w:abstractNumId w:val="8"/>
  </w:num>
  <w:num w:numId="31" w16cid:durableId="2068264147">
    <w:abstractNumId w:val="8"/>
    <w:lvlOverride w:ilvl="0">
      <w:startOverride w:val="1"/>
    </w:lvlOverride>
  </w:num>
  <w:num w:numId="32" w16cid:durableId="544949658">
    <w:abstractNumId w:val="8"/>
    <w:lvlOverride w:ilvl="0">
      <w:startOverride w:val="1"/>
    </w:lvlOverride>
  </w:num>
  <w:num w:numId="33" w16cid:durableId="57561898">
    <w:abstractNumId w:val="0"/>
  </w:num>
  <w:num w:numId="34" w16cid:durableId="1745492949">
    <w:abstractNumId w:val="11"/>
  </w:num>
  <w:num w:numId="35" w16cid:durableId="37246787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2B"/>
    <w:rsid w:val="00002DC1"/>
    <w:rsid w:val="000033BD"/>
    <w:rsid w:val="0007243A"/>
    <w:rsid w:val="00082C62"/>
    <w:rsid w:val="000B231F"/>
    <w:rsid w:val="000C1804"/>
    <w:rsid w:val="000E194B"/>
    <w:rsid w:val="00103EB6"/>
    <w:rsid w:val="00110217"/>
    <w:rsid w:val="00152AC3"/>
    <w:rsid w:val="00156AF3"/>
    <w:rsid w:val="0019491D"/>
    <w:rsid w:val="001F74AD"/>
    <w:rsid w:val="00296539"/>
    <w:rsid w:val="002D07A8"/>
    <w:rsid w:val="003405EA"/>
    <w:rsid w:val="003916EC"/>
    <w:rsid w:val="003B1E21"/>
    <w:rsid w:val="003E70C1"/>
    <w:rsid w:val="003F7F14"/>
    <w:rsid w:val="00404B31"/>
    <w:rsid w:val="00474F67"/>
    <w:rsid w:val="0048500D"/>
    <w:rsid w:val="004B520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868EC"/>
    <w:rsid w:val="008C1F1C"/>
    <w:rsid w:val="008D47A6"/>
    <w:rsid w:val="009975A0"/>
    <w:rsid w:val="009C5C6E"/>
    <w:rsid w:val="00A2454C"/>
    <w:rsid w:val="00AE245C"/>
    <w:rsid w:val="00B054EC"/>
    <w:rsid w:val="00B634AC"/>
    <w:rsid w:val="00B65C67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2603"/>
    <w:rsid w:val="00DE29A8"/>
    <w:rsid w:val="00F03E33"/>
    <w:rsid w:val="00F15749"/>
    <w:rsid w:val="00F42A36"/>
    <w:rsid w:val="00F82617"/>
    <w:rsid w:val="00F967EC"/>
    <w:rsid w:val="00FD52DA"/>
    <w:rsid w:val="00FF2FC2"/>
    <w:rsid w:val="00FF33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381E0"/>
  <w15:docId w15:val="{7932C189-E267-44EC-BD61-C4B8EACB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332B"/>
    <w:pPr>
      <w:ind w:left="720"/>
      <w:contextualSpacing/>
    </w:pPr>
  </w:style>
  <w:style w:type="paragraph" w:styleId="Revision">
    <w:name w:val="Revision"/>
    <w:hidden/>
    <w:semiHidden/>
    <w:rsid w:val="004B520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E142B-72B3-4011-8D03-103AECE5D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776B48-9282-4720-BB37-5E2A4834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B542B-A404-43CF-9229-E38DD81F6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1</TotalTime>
  <Pages>1</Pages>
  <Words>17</Words>
  <Characters>343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2025-11-17T21:41:00Z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